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52DDE" w14:textId="77777777" w:rsidR="002F3F3B" w:rsidRDefault="002F3F3B" w:rsidP="002F3F3B">
      <w:pPr>
        <w:tabs>
          <w:tab w:val="left" w:pos="993"/>
          <w:tab w:val="left" w:pos="1134"/>
        </w:tabs>
        <w:rPr>
          <w:rFonts w:cs="Arial"/>
        </w:rPr>
      </w:pPr>
      <w:bookmarkStart w:id="0" w:name="_Hlk201221077"/>
    </w:p>
    <w:p w14:paraId="690D5385" w14:textId="77777777" w:rsidR="002F3F3B" w:rsidRPr="00750CE0" w:rsidRDefault="002F3F3B" w:rsidP="002F3F3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Številka: </w:t>
      </w:r>
      <w:r w:rsidRPr="00750CE0">
        <w:rPr>
          <w:rFonts w:cs="Arial"/>
          <w:color w:val="000000"/>
          <w:sz w:val="20"/>
          <w:szCs w:val="20"/>
        </w:rPr>
        <w:t>4302-0012/2025</w:t>
      </w:r>
    </w:p>
    <w:p w14:paraId="3F4A0629" w14:textId="77777777" w:rsidR="002F3F3B" w:rsidRPr="00750CE0" w:rsidRDefault="002F3F3B" w:rsidP="002F3F3B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750CE0">
        <w:rPr>
          <w:rFonts w:cs="Arial"/>
          <w:sz w:val="20"/>
          <w:szCs w:val="20"/>
        </w:rPr>
        <w:t xml:space="preserve">JN BR: </w:t>
      </w:r>
      <w:r w:rsidRPr="00750CE0">
        <w:rPr>
          <w:rFonts w:cs="Arial"/>
          <w:noProof/>
          <w:sz w:val="20"/>
          <w:szCs w:val="20"/>
        </w:rPr>
        <w:t>2025-391</w:t>
      </w:r>
    </w:p>
    <w:p w14:paraId="15DB1B81" w14:textId="77777777" w:rsidR="002F3F3B" w:rsidRDefault="002F3F3B" w:rsidP="002F3F3B">
      <w:pPr>
        <w:pStyle w:val="Pripombabesedilo"/>
        <w:jc w:val="both"/>
      </w:pPr>
      <w:r w:rsidRPr="00B71829">
        <w:rPr>
          <w:rFonts w:cs="Arial"/>
        </w:rPr>
        <w:t xml:space="preserve">Predmet: Izdelava analize </w:t>
      </w:r>
      <w:r w:rsidRPr="00B71829">
        <w:t>trga oskrbe in rabe naftnih derivatov ter študija ukrepov za odzivanje na motnje pri preskrbi z naftnimi derivati</w:t>
      </w:r>
    </w:p>
    <w:p w14:paraId="11BAD7B8" w14:textId="77777777" w:rsidR="002F3F3B" w:rsidRDefault="002F3F3B" w:rsidP="002F3F3B">
      <w:pPr>
        <w:rPr>
          <w:rFonts w:cs="Arial"/>
        </w:rPr>
      </w:pPr>
    </w:p>
    <w:p w14:paraId="1B411AB3" w14:textId="77777777" w:rsidR="006412F7" w:rsidRPr="00CE3652" w:rsidRDefault="006412F7" w:rsidP="00F54E3E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1" w:name="_GoBack"/>
      <w:bookmarkEnd w:id="1"/>
    </w:p>
    <w:bookmarkEnd w:id="0"/>
    <w:p w14:paraId="5A35560C" w14:textId="496D73DF" w:rsidR="00753BA5" w:rsidRDefault="00753BA5" w:rsidP="00753BA5">
      <w:pPr>
        <w:jc w:val="both"/>
        <w:rPr>
          <w:rFonts w:cs="Arial"/>
        </w:rPr>
      </w:pPr>
    </w:p>
    <w:p w14:paraId="4B32EDF0" w14:textId="1028ECB7" w:rsidR="00753BA5" w:rsidRDefault="00753BA5" w:rsidP="00753BA5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  <w:r w:rsidR="00AF6850">
        <w:rPr>
          <w:rFonts w:cs="Arial"/>
          <w:b/>
        </w:rPr>
        <w:t xml:space="preserve"> – 1. FAZA</w:t>
      </w:r>
    </w:p>
    <w:p w14:paraId="7BDEF962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44415F2D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1AED0FF3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1389A583" w14:textId="77777777" w:rsidR="00753BA5" w:rsidRDefault="00753BA5" w:rsidP="00753BA5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229F49F7" w14:textId="77777777" w:rsidR="00753BA5" w:rsidRDefault="00753BA5" w:rsidP="00753BA5">
      <w:pPr>
        <w:tabs>
          <w:tab w:val="left" w:pos="1083"/>
        </w:tabs>
        <w:rPr>
          <w:rFonts w:cs="Arial"/>
        </w:rPr>
      </w:pPr>
    </w:p>
    <w:p w14:paraId="516C4A71" w14:textId="338D4A7B" w:rsidR="00753BA5" w:rsidRDefault="00753BA5" w:rsidP="00753BA5">
      <w:pPr>
        <w:rPr>
          <w:rFonts w:cs="Arial"/>
          <w:color w:val="A6A6A6" w:themeColor="background1" w:themeShade="A6"/>
        </w:rPr>
      </w:pPr>
    </w:p>
    <w:p w14:paraId="14D955F8" w14:textId="77777777" w:rsidR="00103C30" w:rsidRPr="009D445E" w:rsidRDefault="00103C30" w:rsidP="00103C30">
      <w:pPr>
        <w:pStyle w:val="Odstavekseznama"/>
        <w:numPr>
          <w:ilvl w:val="0"/>
          <w:numId w:val="17"/>
        </w:numPr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70C3D2CC" w14:textId="77777777" w:rsidR="00103C30" w:rsidRPr="002A5137" w:rsidRDefault="00103C30" w:rsidP="00103C30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237AD5CC" w14:textId="77777777" w:rsidR="00103C30" w:rsidRPr="002A5137" w:rsidRDefault="00103C30" w:rsidP="00103C30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3A68A5FD" w14:textId="77777777" w:rsidR="00103C30" w:rsidRPr="002A5137" w:rsidRDefault="00103C30" w:rsidP="00103C30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5BB49B33" w14:textId="77777777" w:rsidR="00103C30" w:rsidRPr="002A5137" w:rsidRDefault="00103C30" w:rsidP="00103C30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3AB2C786" w14:textId="77777777" w:rsidR="00103C30" w:rsidRDefault="00103C30" w:rsidP="00103C30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3336C68B" w14:textId="6A90667E" w:rsidR="00103C30" w:rsidRDefault="00103C30" w:rsidP="00753BA5">
      <w:pPr>
        <w:rPr>
          <w:rFonts w:cs="Arial"/>
          <w:color w:val="A6A6A6" w:themeColor="background1" w:themeShade="A6"/>
        </w:rPr>
      </w:pPr>
    </w:p>
    <w:p w14:paraId="640841DD" w14:textId="7D66DCFE" w:rsidR="00103C30" w:rsidRPr="00B340C0" w:rsidRDefault="00103C30" w:rsidP="00103C30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TEHNIČNA SPOSOBNOST - SPLOŠNO</w:t>
      </w:r>
    </w:p>
    <w:p w14:paraId="42C80C07" w14:textId="7C0E271E" w:rsidR="00103C30" w:rsidRDefault="00103C30" w:rsidP="00103C30">
      <w:pPr>
        <w:pStyle w:val="Telobesedila2"/>
        <w:spacing w:after="0" w:line="240" w:lineRule="auto"/>
        <w:ind w:left="357"/>
        <w:jc w:val="both"/>
        <w:rPr>
          <w:rFonts w:cs="Arial"/>
        </w:rPr>
      </w:pPr>
      <w:r>
        <w:rPr>
          <w:rFonts w:cs="Arial"/>
        </w:rPr>
        <w:t xml:space="preserve">Izjavljamo, da bomo storitev po predmetnem javnem naročilu izvedli v skladu z zahtevami razpisne dokumentacije. </w:t>
      </w:r>
    </w:p>
    <w:p w14:paraId="45FFB51D" w14:textId="13AB892A" w:rsidR="00103C30" w:rsidRDefault="00103C30" w:rsidP="00103C30">
      <w:pPr>
        <w:pStyle w:val="Telobesedila2"/>
        <w:spacing w:after="0" w:line="240" w:lineRule="auto"/>
        <w:ind w:left="357"/>
        <w:jc w:val="both"/>
        <w:rPr>
          <w:rFonts w:cs="Arial"/>
        </w:rPr>
      </w:pPr>
    </w:p>
    <w:p w14:paraId="0C9BC903" w14:textId="77777777" w:rsidR="00103C30" w:rsidRDefault="00103C30" w:rsidP="00103C30">
      <w:pPr>
        <w:pStyle w:val="Odstavekseznama"/>
        <w:numPr>
          <w:ilvl w:val="0"/>
          <w:numId w:val="17"/>
        </w:numPr>
        <w:spacing w:line="240" w:lineRule="auto"/>
        <w:rPr>
          <w:rFonts w:ascii="Arial" w:hAnsi="Arial" w:cs="Arial"/>
          <w:b/>
        </w:rPr>
      </w:pPr>
      <w:r w:rsidRPr="0020460F">
        <w:rPr>
          <w:rFonts w:ascii="Arial" w:hAnsi="Arial" w:cs="Arial"/>
          <w:b/>
        </w:rPr>
        <w:t>IZJAVA – DRUG</w:t>
      </w:r>
      <w:r>
        <w:rPr>
          <w:rFonts w:ascii="Arial" w:hAnsi="Arial" w:cs="Arial"/>
          <w:b/>
        </w:rPr>
        <w:t>I POGOJI</w:t>
      </w:r>
      <w:r w:rsidRPr="0020460F">
        <w:rPr>
          <w:rFonts w:ascii="Arial" w:hAnsi="Arial" w:cs="Arial"/>
          <w:b/>
        </w:rPr>
        <w:t>:</w:t>
      </w:r>
    </w:p>
    <w:p w14:paraId="4F7B2353" w14:textId="2DB80B45" w:rsidR="00103C30" w:rsidRPr="000D322F" w:rsidRDefault="00103C30" w:rsidP="00103C30">
      <w:pPr>
        <w:tabs>
          <w:tab w:val="left" w:pos="142"/>
        </w:tabs>
        <w:ind w:left="360"/>
        <w:jc w:val="both"/>
        <w:rPr>
          <w:rFonts w:cs="Arial"/>
        </w:rPr>
      </w:pPr>
      <w:r w:rsidRPr="000D322F">
        <w:rPr>
          <w:rFonts w:cs="Arial"/>
        </w:rPr>
        <w:t>Izjavljamo, da nam v skladu s 35. členom Zakona o integriteti in preprečevanju korupcije (Uradni list RS, št. 69/11 - uradno prečiščeno besedilo, 158/2</w:t>
      </w:r>
      <w:r>
        <w:rPr>
          <w:rFonts w:cs="Arial"/>
        </w:rPr>
        <w:t xml:space="preserve">0, 3/22 - </w:t>
      </w:r>
      <w:proofErr w:type="spellStart"/>
      <w:r>
        <w:rPr>
          <w:rFonts w:cs="Arial"/>
        </w:rPr>
        <w:t>ZDeb</w:t>
      </w:r>
      <w:proofErr w:type="spellEnd"/>
      <w:r>
        <w:rPr>
          <w:rFonts w:cs="Arial"/>
        </w:rPr>
        <w:t xml:space="preserve">, 16/23 - </w:t>
      </w:r>
      <w:proofErr w:type="spellStart"/>
      <w:r>
        <w:rPr>
          <w:rFonts w:cs="Arial"/>
        </w:rPr>
        <w:t>ZZPri</w:t>
      </w:r>
      <w:proofErr w:type="spellEnd"/>
      <w:r>
        <w:rPr>
          <w:rFonts w:cs="Arial"/>
        </w:rPr>
        <w:t xml:space="preserve">) </w:t>
      </w:r>
      <w:r w:rsidRPr="000D322F">
        <w:rPr>
          <w:rFonts w:cs="Arial"/>
        </w:rPr>
        <w:t>ni prepovedano poslovanje z naročnikom.</w:t>
      </w:r>
    </w:p>
    <w:p w14:paraId="290275B6" w14:textId="39918ECC" w:rsidR="00753BA5" w:rsidRPr="00103C30" w:rsidRDefault="00753BA5" w:rsidP="00103C30">
      <w:pPr>
        <w:pStyle w:val="Telobesedila2"/>
        <w:spacing w:after="0" w:line="240" w:lineRule="auto"/>
        <w:ind w:left="357"/>
        <w:jc w:val="both"/>
        <w:rPr>
          <w:rFonts w:cs="Arial"/>
          <w:color w:val="A6A6A6" w:themeColor="background1" w:themeShade="A6"/>
        </w:rPr>
      </w:pPr>
    </w:p>
    <w:p w14:paraId="5E6A91AB" w14:textId="77777777" w:rsidR="00753BA5" w:rsidRDefault="00753BA5" w:rsidP="00753BA5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8B03B0B" w14:textId="77777777" w:rsidR="00103C30" w:rsidRDefault="00753BA5" w:rsidP="00EF675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  <w:t>Podpis zakonitega zastopnika in žig</w:t>
      </w:r>
    </w:p>
    <w:p w14:paraId="56D86DFC" w14:textId="153FE65F" w:rsidR="00103C30" w:rsidRDefault="00103C30" w:rsidP="00EF6753">
      <w:pPr>
        <w:jc w:val="both"/>
        <w:rPr>
          <w:rFonts w:cs="Arial"/>
          <w:i/>
        </w:rPr>
      </w:pPr>
    </w:p>
    <w:p w14:paraId="4F758854" w14:textId="6AFBD2BC" w:rsidR="0055623E" w:rsidRDefault="0055623E" w:rsidP="00EF6753">
      <w:pPr>
        <w:jc w:val="both"/>
        <w:rPr>
          <w:rFonts w:cs="Arial"/>
          <w:i/>
        </w:rPr>
      </w:pPr>
    </w:p>
    <w:p w14:paraId="59D0566E" w14:textId="77777777" w:rsidR="0055623E" w:rsidRDefault="0055623E" w:rsidP="00EF6753">
      <w:pPr>
        <w:jc w:val="both"/>
        <w:rPr>
          <w:rFonts w:cs="Arial"/>
          <w:i/>
        </w:rPr>
      </w:pPr>
    </w:p>
    <w:p w14:paraId="0D7AEBD8" w14:textId="77777777" w:rsidR="00103C30" w:rsidRDefault="00103C30" w:rsidP="00EF6753">
      <w:pPr>
        <w:jc w:val="both"/>
        <w:rPr>
          <w:rFonts w:cs="Arial"/>
          <w:i/>
        </w:rPr>
      </w:pPr>
    </w:p>
    <w:p w14:paraId="23FA9B8B" w14:textId="2B16084D" w:rsidR="00D47195" w:rsidRPr="00103C30" w:rsidRDefault="00753BA5" w:rsidP="00103C30">
      <w:pPr>
        <w:jc w:val="both"/>
        <w:rPr>
          <w:rFonts w:cs="Arial"/>
        </w:rPr>
      </w:pPr>
      <w:r>
        <w:rPr>
          <w:rFonts w:cs="Arial"/>
          <w:i/>
        </w:rPr>
        <w:t>Ta obrazec je sestavni del in priloga p</w:t>
      </w:r>
      <w:r w:rsidR="00B36305">
        <w:rPr>
          <w:rFonts w:cs="Arial"/>
          <w:i/>
        </w:rPr>
        <w:t>rijave in p</w:t>
      </w:r>
      <w:r>
        <w:rPr>
          <w:rFonts w:cs="Arial"/>
          <w:i/>
        </w:rPr>
        <w:t>onudbe.</w:t>
      </w:r>
      <w:r w:rsidR="00EF6753" w:rsidRPr="00EF6753">
        <w:rPr>
          <w:rFonts w:cs="Arial"/>
          <w:i/>
        </w:rPr>
        <w:t xml:space="preserve"> </w:t>
      </w:r>
    </w:p>
    <w:sectPr w:rsidR="00D47195" w:rsidRPr="00103C30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24B2B" w14:textId="77777777" w:rsidR="00542D98" w:rsidRDefault="00542D98">
      <w:r>
        <w:separator/>
      </w:r>
    </w:p>
  </w:endnote>
  <w:endnote w:type="continuationSeparator" w:id="0">
    <w:p w14:paraId="177EFFB7" w14:textId="77777777" w:rsidR="00542D98" w:rsidRDefault="00542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7BE556B6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103C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103C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6C3C72A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03C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03C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56D4C" w14:textId="77777777" w:rsidR="00542D98" w:rsidRDefault="00542D98">
      <w:r>
        <w:separator/>
      </w:r>
    </w:p>
  </w:footnote>
  <w:footnote w:type="continuationSeparator" w:id="0">
    <w:p w14:paraId="28605C94" w14:textId="77777777" w:rsidR="00542D98" w:rsidRDefault="00542D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13E6266B" w:rsidR="00C0552D" w:rsidRPr="00A069DF" w:rsidRDefault="00F54E3E" w:rsidP="006711A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DIALOG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E078002A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3451EB"/>
    <w:multiLevelType w:val="hybridMultilevel"/>
    <w:tmpl w:val="4EB25FC4"/>
    <w:lvl w:ilvl="0" w:tplc="D79E4BB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D45F7"/>
    <w:multiLevelType w:val="hybridMultilevel"/>
    <w:tmpl w:val="587C23C0"/>
    <w:lvl w:ilvl="0" w:tplc="23D4E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4481CE8"/>
    <w:multiLevelType w:val="hybridMultilevel"/>
    <w:tmpl w:val="67EEB54C"/>
    <w:lvl w:ilvl="0" w:tplc="E960B0F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89E661A"/>
    <w:multiLevelType w:val="hybridMultilevel"/>
    <w:tmpl w:val="5C9E6EDA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966C59"/>
    <w:multiLevelType w:val="hybridMultilevel"/>
    <w:tmpl w:val="B8FE6496"/>
    <w:lvl w:ilvl="0" w:tplc="7ED660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4A7539"/>
    <w:multiLevelType w:val="hybridMultilevel"/>
    <w:tmpl w:val="2458C59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9340B31"/>
    <w:multiLevelType w:val="hybridMultilevel"/>
    <w:tmpl w:val="332EBB36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3"/>
  </w:num>
  <w:num w:numId="4">
    <w:abstractNumId w:val="2"/>
  </w:num>
  <w:num w:numId="5">
    <w:abstractNumId w:val="5"/>
  </w:num>
  <w:num w:numId="6">
    <w:abstractNumId w:val="0"/>
  </w:num>
  <w:num w:numId="7">
    <w:abstractNumId w:val="17"/>
  </w:num>
  <w:num w:numId="8">
    <w:abstractNumId w:val="14"/>
  </w:num>
  <w:num w:numId="9">
    <w:abstractNumId w:val="15"/>
  </w:num>
  <w:num w:numId="10">
    <w:abstractNumId w:val="16"/>
  </w:num>
  <w:num w:numId="11">
    <w:abstractNumId w:val="8"/>
  </w:num>
  <w:num w:numId="12">
    <w:abstractNumId w:val="6"/>
  </w:num>
  <w:num w:numId="13">
    <w:abstractNumId w:val="18"/>
  </w:num>
  <w:num w:numId="14">
    <w:abstractNumId w:val="10"/>
  </w:num>
  <w:num w:numId="15">
    <w:abstractNumId w:val="12"/>
  </w:num>
  <w:num w:numId="16">
    <w:abstractNumId w:val="9"/>
  </w:num>
  <w:num w:numId="17">
    <w:abstractNumId w:val="1"/>
  </w:num>
  <w:num w:numId="18">
    <w:abstractNumId w:val="11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6A6D"/>
    <w:rsid w:val="000412BC"/>
    <w:rsid w:val="00041494"/>
    <w:rsid w:val="00041EB9"/>
    <w:rsid w:val="00042D0E"/>
    <w:rsid w:val="00046CE2"/>
    <w:rsid w:val="0005065F"/>
    <w:rsid w:val="000576FB"/>
    <w:rsid w:val="000709DD"/>
    <w:rsid w:val="00080859"/>
    <w:rsid w:val="00095E4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3C30"/>
    <w:rsid w:val="00114401"/>
    <w:rsid w:val="0012533E"/>
    <w:rsid w:val="001314C1"/>
    <w:rsid w:val="001352C1"/>
    <w:rsid w:val="0014021F"/>
    <w:rsid w:val="00144B8D"/>
    <w:rsid w:val="001624B3"/>
    <w:rsid w:val="0016490E"/>
    <w:rsid w:val="00166414"/>
    <w:rsid w:val="0017110C"/>
    <w:rsid w:val="0017296F"/>
    <w:rsid w:val="00174BFE"/>
    <w:rsid w:val="00183318"/>
    <w:rsid w:val="001A192F"/>
    <w:rsid w:val="001A7BD0"/>
    <w:rsid w:val="001D16E0"/>
    <w:rsid w:val="001D3653"/>
    <w:rsid w:val="001D694D"/>
    <w:rsid w:val="001F6F0F"/>
    <w:rsid w:val="0020233B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3F3B"/>
    <w:rsid w:val="002F68A9"/>
    <w:rsid w:val="00301033"/>
    <w:rsid w:val="00315EE6"/>
    <w:rsid w:val="00323B04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720C5"/>
    <w:rsid w:val="0047643E"/>
    <w:rsid w:val="004801D0"/>
    <w:rsid w:val="00486F2A"/>
    <w:rsid w:val="00497567"/>
    <w:rsid w:val="004A0508"/>
    <w:rsid w:val="004A71CB"/>
    <w:rsid w:val="004B065E"/>
    <w:rsid w:val="004B72D1"/>
    <w:rsid w:val="004D6B75"/>
    <w:rsid w:val="004F524A"/>
    <w:rsid w:val="004F7C1C"/>
    <w:rsid w:val="00504CAB"/>
    <w:rsid w:val="0051745B"/>
    <w:rsid w:val="005255EB"/>
    <w:rsid w:val="005316C0"/>
    <w:rsid w:val="00532AB8"/>
    <w:rsid w:val="00537622"/>
    <w:rsid w:val="00542D98"/>
    <w:rsid w:val="0055623E"/>
    <w:rsid w:val="005608A6"/>
    <w:rsid w:val="00560C3E"/>
    <w:rsid w:val="005724B4"/>
    <w:rsid w:val="005753D9"/>
    <w:rsid w:val="00582831"/>
    <w:rsid w:val="005831E9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12F7"/>
    <w:rsid w:val="00645D77"/>
    <w:rsid w:val="0065152F"/>
    <w:rsid w:val="00662D8F"/>
    <w:rsid w:val="0066332D"/>
    <w:rsid w:val="00663D3A"/>
    <w:rsid w:val="00670A28"/>
    <w:rsid w:val="00670D1D"/>
    <w:rsid w:val="006711A5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53BA5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B4FF4"/>
    <w:rsid w:val="007C4674"/>
    <w:rsid w:val="007D302C"/>
    <w:rsid w:val="007D4174"/>
    <w:rsid w:val="007E0866"/>
    <w:rsid w:val="007E31E3"/>
    <w:rsid w:val="007E72B4"/>
    <w:rsid w:val="007F3757"/>
    <w:rsid w:val="007F4AC2"/>
    <w:rsid w:val="007F7EE3"/>
    <w:rsid w:val="008105C2"/>
    <w:rsid w:val="008155E7"/>
    <w:rsid w:val="00824D1D"/>
    <w:rsid w:val="00831EE8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D6DCE"/>
    <w:rsid w:val="008E10D1"/>
    <w:rsid w:val="008E64FA"/>
    <w:rsid w:val="008F3E2F"/>
    <w:rsid w:val="009021B7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82720"/>
    <w:rsid w:val="00993CA5"/>
    <w:rsid w:val="009A1ABB"/>
    <w:rsid w:val="009A46DA"/>
    <w:rsid w:val="009A6579"/>
    <w:rsid w:val="009B0FC7"/>
    <w:rsid w:val="009B361A"/>
    <w:rsid w:val="009B54F1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2C4B"/>
    <w:rsid w:val="009E323A"/>
    <w:rsid w:val="009E5FE6"/>
    <w:rsid w:val="009F0952"/>
    <w:rsid w:val="009F7784"/>
    <w:rsid w:val="00A00306"/>
    <w:rsid w:val="00A04B00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92149"/>
    <w:rsid w:val="00AA2F1C"/>
    <w:rsid w:val="00AB1522"/>
    <w:rsid w:val="00AB3346"/>
    <w:rsid w:val="00AB4674"/>
    <w:rsid w:val="00AC72E5"/>
    <w:rsid w:val="00AD0793"/>
    <w:rsid w:val="00AD3618"/>
    <w:rsid w:val="00AF0AD6"/>
    <w:rsid w:val="00AF6850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36305"/>
    <w:rsid w:val="00B4172C"/>
    <w:rsid w:val="00B4256F"/>
    <w:rsid w:val="00B528B4"/>
    <w:rsid w:val="00B52BF2"/>
    <w:rsid w:val="00B5369B"/>
    <w:rsid w:val="00B538F5"/>
    <w:rsid w:val="00B661E3"/>
    <w:rsid w:val="00B77694"/>
    <w:rsid w:val="00B86392"/>
    <w:rsid w:val="00B86D0F"/>
    <w:rsid w:val="00B900EC"/>
    <w:rsid w:val="00B90C0A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6A2B"/>
    <w:rsid w:val="00D47195"/>
    <w:rsid w:val="00D542DA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6753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54E3E"/>
    <w:rsid w:val="00F60526"/>
    <w:rsid w:val="00F65355"/>
    <w:rsid w:val="00F70BB8"/>
    <w:rsid w:val="00F71C13"/>
    <w:rsid w:val="00F758D0"/>
    <w:rsid w:val="00F8079C"/>
    <w:rsid w:val="00F8142D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D7CCD"/>
    <w:rsid w:val="00FE34E9"/>
    <w:rsid w:val="00FE6A48"/>
    <w:rsid w:val="00FF184E"/>
    <w:rsid w:val="00FF1B9E"/>
    <w:rsid w:val="00FF1C9D"/>
    <w:rsid w:val="03F6824A"/>
    <w:rsid w:val="556CD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paragraph" w:customStyle="1" w:styleId="tevilnatoka">
    <w:name w:val="tevilnatoka"/>
    <w:basedOn w:val="Navaden"/>
    <w:rsid w:val="006711A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rsid w:val="00753BA5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3630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275848e772f5957d76a5e3e5c1f62a1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e1e602093d564315486cd94a0c3a99c9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C0559BE-DCD9-401D-BCEA-279CED9E1061}"/>
</file>

<file path=customXml/itemProps2.xml><?xml version="1.0" encoding="utf-8"?>
<ds:datastoreItem xmlns:ds="http://schemas.openxmlformats.org/officeDocument/2006/customXml" ds:itemID="{D40FF151-9820-4BF9-BF76-4689708F732F}">
  <ds:schemaRefs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1B523C-587B-4D89-B4B9-8A08F15DD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270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</cp:revision>
  <cp:lastPrinted>2025-11-03T13:36:00Z</cp:lastPrinted>
  <dcterms:created xsi:type="dcterms:W3CDTF">2025-09-24T03:12:00Z</dcterms:created>
  <dcterms:modified xsi:type="dcterms:W3CDTF">2025-11-03T13:39:00Z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